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F86" w:rsidRDefault="003F6CA3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Richard PYE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fl.1425)</w:t>
      </w:r>
    </w:p>
    <w:p w:rsidR="003F6CA3" w:rsidRDefault="003F6CA3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F6CA3" w:rsidRDefault="003F6CA3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F6CA3" w:rsidRDefault="003F6CA3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 Mar.1425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ordained to his first tonsure in </w:t>
      </w:r>
      <w:proofErr w:type="spellStart"/>
      <w:r>
        <w:rPr>
          <w:rFonts w:ascii="Times New Roman" w:hAnsi="Times New Roman" w:cs="Times New Roman"/>
          <w:sz w:val="24"/>
          <w:szCs w:val="24"/>
        </w:rPr>
        <w:t>Chudleigh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Parish Church, Devon,</w:t>
      </w:r>
    </w:p>
    <w:p w:rsidR="003F6CA3" w:rsidRDefault="003F6CA3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by Edmund Lacy, Bishop of Exeter(q.v.).</w:t>
      </w:r>
    </w:p>
    <w:p w:rsidR="003F6CA3" w:rsidRDefault="003F6CA3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(“Register of Edmund Lacy, Bishop of Exeter 1420-55 vol.4 pp.93-5)</w:t>
      </w:r>
    </w:p>
    <w:p w:rsidR="003F6CA3" w:rsidRDefault="003F6CA3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F6CA3" w:rsidRDefault="003F6CA3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F6CA3" w:rsidRPr="003F6CA3" w:rsidRDefault="003F6CA3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 March 2016</w:t>
      </w:r>
      <w:bookmarkStart w:id="0" w:name="_GoBack"/>
      <w:bookmarkEnd w:id="0"/>
    </w:p>
    <w:sectPr w:rsidR="003F6CA3" w:rsidRPr="003F6CA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F6CA3" w:rsidRDefault="003F6CA3" w:rsidP="00E71FC3">
      <w:pPr>
        <w:spacing w:after="0" w:line="240" w:lineRule="auto"/>
      </w:pPr>
      <w:r>
        <w:separator/>
      </w:r>
    </w:p>
  </w:endnote>
  <w:endnote w:type="continuationSeparator" w:id="0">
    <w:p w:rsidR="003F6CA3" w:rsidRDefault="003F6CA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F6CA3" w:rsidRDefault="003F6CA3" w:rsidP="00E71FC3">
      <w:pPr>
        <w:spacing w:after="0" w:line="240" w:lineRule="auto"/>
      </w:pPr>
      <w:r>
        <w:separator/>
      </w:r>
    </w:p>
  </w:footnote>
  <w:footnote w:type="continuationSeparator" w:id="0">
    <w:p w:rsidR="003F6CA3" w:rsidRDefault="003F6CA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6CA3"/>
    <w:rsid w:val="003F6CA3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8F8F72"/>
  <w15:chartTrackingRefBased/>
  <w15:docId w15:val="{271F0AF7-56D3-45E5-8D56-2F3BBEE9BF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35</Words>
  <Characters>204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2016-03-05T10:17:00Z</dcterms:created>
  <dcterms:modified xsi:type="dcterms:W3CDTF">2016-03-05T10:20:00Z</dcterms:modified>
</cp:coreProperties>
</file>